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6F57" w14:textId="4D968884" w:rsidR="00BA00AB" w:rsidRDefault="009B312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BASKERVILLE</w:t>
      </w:r>
      <w:r>
        <w:rPr>
          <w:rFonts w:cs="Times New Roman"/>
          <w:szCs w:val="24"/>
        </w:rPr>
        <w:t xml:space="preserve">       (d.ca.1423)</w:t>
      </w:r>
    </w:p>
    <w:p w14:paraId="55368EE4" w14:textId="77777777" w:rsidR="009B3122" w:rsidRDefault="009B3122" w:rsidP="009139A6">
      <w:pPr>
        <w:pStyle w:val="NoSpacing"/>
        <w:rPr>
          <w:rFonts w:cs="Times New Roman"/>
          <w:szCs w:val="24"/>
        </w:rPr>
      </w:pPr>
    </w:p>
    <w:p w14:paraId="15285330" w14:textId="77777777" w:rsidR="009B3122" w:rsidRDefault="009B3122" w:rsidP="009139A6">
      <w:pPr>
        <w:pStyle w:val="NoSpacing"/>
        <w:rPr>
          <w:rFonts w:cs="Times New Roman"/>
          <w:szCs w:val="24"/>
        </w:rPr>
      </w:pPr>
    </w:p>
    <w:p w14:paraId="32E190D0" w14:textId="52BAC7BB" w:rsidR="009B3122" w:rsidRDefault="009B312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Jan.1423</w:t>
      </w:r>
      <w:r>
        <w:rPr>
          <w:rFonts w:cs="Times New Roman"/>
          <w:szCs w:val="24"/>
        </w:rPr>
        <w:tab/>
        <w:t>Writ of diem clausit extremum to the Escheator of Herefordshire.</w:t>
      </w:r>
    </w:p>
    <w:p w14:paraId="5E104FB1" w14:textId="20691C97" w:rsidR="009B3122" w:rsidRDefault="009B312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p.2)</w:t>
      </w:r>
    </w:p>
    <w:p w14:paraId="2540F290" w14:textId="3EC7292B" w:rsidR="009B3122" w:rsidRDefault="009B312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Jan.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Similar writ to the Escheator of Gloucestershire and the adjacent Welsh</w:t>
      </w:r>
    </w:p>
    <w:p w14:paraId="368B4BB3" w14:textId="7149AE6A" w:rsidR="009B3122" w:rsidRDefault="009B312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March.     (ibid.)</w:t>
      </w:r>
    </w:p>
    <w:p w14:paraId="64032548" w14:textId="77777777" w:rsidR="009B3122" w:rsidRDefault="009B3122" w:rsidP="009139A6">
      <w:pPr>
        <w:pStyle w:val="NoSpacing"/>
        <w:rPr>
          <w:rFonts w:cs="Times New Roman"/>
          <w:szCs w:val="24"/>
        </w:rPr>
      </w:pPr>
    </w:p>
    <w:p w14:paraId="6E532C4A" w14:textId="77777777" w:rsidR="009B3122" w:rsidRDefault="009B3122" w:rsidP="009139A6">
      <w:pPr>
        <w:pStyle w:val="NoSpacing"/>
        <w:rPr>
          <w:rFonts w:cs="Times New Roman"/>
          <w:szCs w:val="24"/>
        </w:rPr>
      </w:pPr>
    </w:p>
    <w:p w14:paraId="5FF2F0F3" w14:textId="13A75C85" w:rsidR="009B3122" w:rsidRPr="009B3122" w:rsidRDefault="009B312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2023</w:t>
      </w:r>
    </w:p>
    <w:sectPr w:rsidR="009B3122" w:rsidRPr="009B31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F74E1" w14:textId="77777777" w:rsidR="009B3122" w:rsidRDefault="009B3122" w:rsidP="009139A6">
      <w:r>
        <w:separator/>
      </w:r>
    </w:p>
  </w:endnote>
  <w:endnote w:type="continuationSeparator" w:id="0">
    <w:p w14:paraId="6A180095" w14:textId="77777777" w:rsidR="009B3122" w:rsidRDefault="009B31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7B4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DB2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8D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358FD" w14:textId="77777777" w:rsidR="009B3122" w:rsidRDefault="009B3122" w:rsidP="009139A6">
      <w:r>
        <w:separator/>
      </w:r>
    </w:p>
  </w:footnote>
  <w:footnote w:type="continuationSeparator" w:id="0">
    <w:p w14:paraId="678725FA" w14:textId="77777777" w:rsidR="009B3122" w:rsidRDefault="009B31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02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1D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9AA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122"/>
    <w:rsid w:val="000666E0"/>
    <w:rsid w:val="002510B7"/>
    <w:rsid w:val="005C130B"/>
    <w:rsid w:val="00826F5C"/>
    <w:rsid w:val="009139A6"/>
    <w:rsid w:val="009448BB"/>
    <w:rsid w:val="00947624"/>
    <w:rsid w:val="009B312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D597F"/>
  <w15:chartTrackingRefBased/>
  <w15:docId w15:val="{FB01C3FB-BEF3-4A9A-B671-F45E5730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2023-11-09T07:41:00Z</dcterms:created>
  <dcterms:modified xsi:type="dcterms:W3CDTF">2023-11-09T07:44:00Z</dcterms:modified>
</cp:coreProperties>
</file>